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2A145" w14:textId="77777777" w:rsidR="002B20F8" w:rsidRPr="002B20F8" w:rsidRDefault="002B20F8" w:rsidP="002B20F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Henry MILLEN</w:t>
      </w:r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4DB1A583" w14:textId="77777777" w:rsidR="002B20F8" w:rsidRPr="002B20F8" w:rsidRDefault="002B20F8" w:rsidP="002B20F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Crendon</w:t>
      </w:r>
      <w:proofErr w:type="spellEnd"/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Buckinghamshire. Butcher.</w:t>
      </w:r>
    </w:p>
    <w:p w14:paraId="33277D70" w14:textId="77777777" w:rsidR="002B20F8" w:rsidRPr="002B20F8" w:rsidRDefault="002B20F8" w:rsidP="002B20F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D040C47" w14:textId="77777777" w:rsidR="002B20F8" w:rsidRPr="002B20F8" w:rsidRDefault="002B20F8" w:rsidP="002B20F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F57CA6B" w14:textId="77777777" w:rsidR="002B20F8" w:rsidRPr="002B20F8" w:rsidRDefault="002B20F8" w:rsidP="002B20F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Latton</w:t>
      </w:r>
      <w:proofErr w:type="spellEnd"/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debt against him, Richard Raven</w:t>
      </w:r>
    </w:p>
    <w:p w14:paraId="15FD67C8" w14:textId="77777777" w:rsidR="002B20F8" w:rsidRPr="002B20F8" w:rsidRDefault="002B20F8" w:rsidP="002B20F8">
      <w:pPr>
        <w:pStyle w:val="NoSpacing"/>
        <w:ind w:left="1440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Wheatley, </w:t>
      </w:r>
      <w:proofErr w:type="spellStart"/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Oxfordshire</w:t>
      </w:r>
      <w:proofErr w:type="spellEnd"/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Richard Broun of </w:t>
      </w:r>
      <w:proofErr w:type="spellStart"/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Bucklebury</w:t>
      </w:r>
      <w:proofErr w:type="spellEnd"/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Berkshire(q.v.), George </w:t>
      </w:r>
      <w:proofErr w:type="spellStart"/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Trotte</w:t>
      </w:r>
      <w:proofErr w:type="spellEnd"/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Colnbrook(q.v.) and William </w:t>
      </w:r>
      <w:proofErr w:type="spellStart"/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Pakyngton</w:t>
      </w:r>
      <w:proofErr w:type="spellEnd"/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Colnbrook(q.v.).</w:t>
      </w:r>
    </w:p>
    <w:p w14:paraId="35830F57" w14:textId="77777777" w:rsidR="002B20F8" w:rsidRPr="002B20F8" w:rsidRDefault="002B20F8" w:rsidP="002B20F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2B20F8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B20F8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7FF05278" w14:textId="77777777" w:rsidR="002B20F8" w:rsidRPr="002B20F8" w:rsidRDefault="002B20F8" w:rsidP="002B20F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198CBF1" w14:textId="77777777" w:rsidR="002B20F8" w:rsidRPr="002B20F8" w:rsidRDefault="002B20F8" w:rsidP="002B20F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DD4AA41" w14:textId="77777777" w:rsidR="002B20F8" w:rsidRPr="002B20F8" w:rsidRDefault="002B20F8" w:rsidP="002B20F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B20F8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27 June 2021</w:t>
      </w:r>
    </w:p>
    <w:p w14:paraId="7B4C08AB" w14:textId="77777777" w:rsidR="00BA00AB" w:rsidRPr="002B20F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B20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C0BED" w14:textId="77777777" w:rsidR="002B20F8" w:rsidRDefault="002B20F8" w:rsidP="009139A6">
      <w:r>
        <w:separator/>
      </w:r>
    </w:p>
  </w:endnote>
  <w:endnote w:type="continuationSeparator" w:id="0">
    <w:p w14:paraId="64479302" w14:textId="77777777" w:rsidR="002B20F8" w:rsidRDefault="002B20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C1D1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6BBC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799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58D7F" w14:textId="77777777" w:rsidR="002B20F8" w:rsidRDefault="002B20F8" w:rsidP="009139A6">
      <w:r>
        <w:separator/>
      </w:r>
    </w:p>
  </w:footnote>
  <w:footnote w:type="continuationSeparator" w:id="0">
    <w:p w14:paraId="08296780" w14:textId="77777777" w:rsidR="002B20F8" w:rsidRDefault="002B20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78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FB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3EA1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F8"/>
    <w:rsid w:val="000666E0"/>
    <w:rsid w:val="002510B7"/>
    <w:rsid w:val="002B20F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7F843"/>
  <w15:chartTrackingRefBased/>
  <w15:docId w15:val="{48C9B220-10D4-4D6B-A7AE-A434BE186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B20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2021-08-25T18:40:00Z</dcterms:created>
  <dcterms:modified xsi:type="dcterms:W3CDTF">2021-08-25T18:41:00Z</dcterms:modified>
</cp:coreProperties>
</file>